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D92" w:rsidRDefault="00B71415" w:rsidP="002A36C5">
      <w:pPr>
        <w:ind w:left="270"/>
      </w:pPr>
      <w:r w:rsidRPr="00B7141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1524657</wp:posOffset>
            </wp:positionH>
            <wp:positionV relativeFrom="paragraph">
              <wp:posOffset>-1486601</wp:posOffset>
            </wp:positionV>
            <wp:extent cx="2440371" cy="1282262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S Logo Letterhead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0371" cy="1282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61DE" w:rsidRPr="00E661DE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-36173</wp:posOffset>
            </wp:positionV>
            <wp:extent cx="6686550" cy="84083"/>
            <wp:effectExtent l="19050" t="0" r="0" b="0"/>
            <wp:wrapSquare wrapText="bothSides"/>
            <wp:docPr id="7" name="Picture 2" descr="letterhead line onl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tterhead line only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064" w:rsidRDefault="00706F25" w:rsidP="00706F25">
      <w:pPr>
        <w:ind w:left="270"/>
        <w:jc w:val="center"/>
        <w:rPr>
          <w:rFonts w:asciiTheme="majorHAnsi" w:hAnsiTheme="majorHAnsi"/>
          <w:b/>
          <w:sz w:val="28"/>
          <w:szCs w:val="28"/>
          <w:u w:val="single"/>
        </w:rPr>
      </w:pPr>
      <w:r>
        <w:rPr>
          <w:rFonts w:asciiTheme="majorHAnsi" w:hAnsiTheme="majorHAnsi"/>
          <w:b/>
          <w:sz w:val="28"/>
          <w:szCs w:val="28"/>
          <w:u w:val="single"/>
        </w:rPr>
        <w:t>Agenda – Affected Property Owners Meeting 4/28/2017</w:t>
      </w:r>
    </w:p>
    <w:p w:rsidR="00706F25" w:rsidRDefault="00706F25" w:rsidP="00706F25">
      <w:pPr>
        <w:ind w:left="270"/>
        <w:rPr>
          <w:rFonts w:asciiTheme="majorHAnsi" w:hAnsiTheme="majorHAnsi"/>
        </w:rPr>
      </w:pPr>
    </w:p>
    <w:p w:rsidR="00706F25" w:rsidRDefault="00706F25" w:rsidP="00706F25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PowerPoint – Bob McKay will present a PowerPoint of the current version of the Conceptual Development Plan.</w:t>
      </w:r>
    </w:p>
    <w:p w:rsidR="00706F25" w:rsidRDefault="00706F25" w:rsidP="00706F25">
      <w:pPr>
        <w:rPr>
          <w:rFonts w:asciiTheme="majorHAnsi" w:hAnsiTheme="majorHAnsi"/>
        </w:rPr>
      </w:pPr>
    </w:p>
    <w:p w:rsidR="00706F25" w:rsidRDefault="00706F25" w:rsidP="00706F25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Group discussion of the plan</w:t>
      </w:r>
    </w:p>
    <w:p w:rsidR="00706F25" w:rsidRPr="00706F25" w:rsidRDefault="00706F25" w:rsidP="00706F25">
      <w:pPr>
        <w:pStyle w:val="ListParagraph"/>
        <w:rPr>
          <w:rFonts w:asciiTheme="majorHAnsi" w:hAnsiTheme="majorHAnsi"/>
        </w:rPr>
      </w:pPr>
    </w:p>
    <w:p w:rsidR="00706F25" w:rsidRDefault="00706F25" w:rsidP="00706F25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Group discussion of mass grading to make concept work</w:t>
      </w:r>
    </w:p>
    <w:p w:rsidR="00706F25" w:rsidRPr="00706F25" w:rsidRDefault="00706F25" w:rsidP="00706F25">
      <w:pPr>
        <w:pStyle w:val="ListParagraph"/>
        <w:rPr>
          <w:rFonts w:asciiTheme="majorHAnsi" w:hAnsiTheme="majorHAnsi"/>
        </w:rPr>
      </w:pPr>
    </w:p>
    <w:p w:rsidR="00706F25" w:rsidRPr="00706F25" w:rsidRDefault="00706F25" w:rsidP="00706F25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Discussion of use types</w:t>
      </w:r>
      <w:bookmarkStart w:id="0" w:name="_GoBack"/>
      <w:bookmarkEnd w:id="0"/>
    </w:p>
    <w:sectPr w:rsidR="00706F25" w:rsidRPr="00706F25" w:rsidSect="00390DA3">
      <w:footerReference w:type="default" r:id="rId10"/>
      <w:pgSz w:w="12240" w:h="15840"/>
      <w:pgMar w:top="2788" w:right="1800" w:bottom="1440" w:left="1800" w:header="990" w:footer="4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F25" w:rsidRDefault="00706F25" w:rsidP="006D1D92">
      <w:r>
        <w:separator/>
      </w:r>
    </w:p>
  </w:endnote>
  <w:endnote w:type="continuationSeparator" w:id="0">
    <w:p w:rsidR="00706F25" w:rsidRDefault="00706F25" w:rsidP="006D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576" w:rsidRDefault="00D518F5">
    <w:pPr>
      <w:pStyle w:val="Footer"/>
    </w:pPr>
    <w:r>
      <w:rPr>
        <w:noProof/>
      </w:rPr>
      <w:drawing>
        <wp:inline distT="0" distB="0" distL="0" distR="0">
          <wp:extent cx="5358395" cy="298705"/>
          <wp:effectExtent l="19050" t="0" r="0" b="0"/>
          <wp:docPr id="1" name="Picture 0" descr="Development Services 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velopment Services Foot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58395" cy="298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F25" w:rsidRDefault="00706F25" w:rsidP="006D1D92">
      <w:r>
        <w:separator/>
      </w:r>
    </w:p>
  </w:footnote>
  <w:footnote w:type="continuationSeparator" w:id="0">
    <w:p w:rsidR="00706F25" w:rsidRDefault="00706F25" w:rsidP="006D1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48B8"/>
    <w:multiLevelType w:val="hybridMultilevel"/>
    <w:tmpl w:val="8EB2D4F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F25"/>
    <w:rsid w:val="000216E4"/>
    <w:rsid w:val="000633BB"/>
    <w:rsid w:val="000646AF"/>
    <w:rsid w:val="000F3AE2"/>
    <w:rsid w:val="00133A91"/>
    <w:rsid w:val="002027E9"/>
    <w:rsid w:val="00231305"/>
    <w:rsid w:val="002A36C5"/>
    <w:rsid w:val="00390DA3"/>
    <w:rsid w:val="003A177E"/>
    <w:rsid w:val="003A6013"/>
    <w:rsid w:val="00455606"/>
    <w:rsid w:val="00503ED5"/>
    <w:rsid w:val="005640F7"/>
    <w:rsid w:val="00617D1A"/>
    <w:rsid w:val="006341A2"/>
    <w:rsid w:val="00661BEF"/>
    <w:rsid w:val="006D1D92"/>
    <w:rsid w:val="006E3F72"/>
    <w:rsid w:val="00706F25"/>
    <w:rsid w:val="00735DDA"/>
    <w:rsid w:val="007478BD"/>
    <w:rsid w:val="00806E69"/>
    <w:rsid w:val="008A36D2"/>
    <w:rsid w:val="009E2470"/>
    <w:rsid w:val="00A26FB7"/>
    <w:rsid w:val="00A823D1"/>
    <w:rsid w:val="00A96576"/>
    <w:rsid w:val="00B66955"/>
    <w:rsid w:val="00B71415"/>
    <w:rsid w:val="00BE46BC"/>
    <w:rsid w:val="00C7623F"/>
    <w:rsid w:val="00CF045E"/>
    <w:rsid w:val="00D518F5"/>
    <w:rsid w:val="00E15064"/>
    <w:rsid w:val="00E661DE"/>
    <w:rsid w:val="00FA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95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06F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95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06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ols.loc\dfs\city%20hall\shared\template\Development%20Services\Development%20Services%20Ltr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Development Services Ltrhd</Template>
  <TotalTime>3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Dawn Bell</dc:creator>
  <cp:lastModifiedBy>Dawn Bell</cp:lastModifiedBy>
  <cp:revision>1</cp:revision>
  <cp:lastPrinted>2013-01-26T15:54:00Z</cp:lastPrinted>
  <dcterms:created xsi:type="dcterms:W3CDTF">2017-04-27T18:54:00Z</dcterms:created>
  <dcterms:modified xsi:type="dcterms:W3CDTF">2017-04-27T18:57:00Z</dcterms:modified>
</cp:coreProperties>
</file>